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F25F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F25F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9F25FF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5AB41-4CCD-4511-B40C-A63968EE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2018-12-26T02:37:00Z</dcterms:modified>
</cp:coreProperties>
</file>